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4FD69" w14:textId="32436474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DCA8CFE" w14:textId="77777777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FE309" w14:textId="77777777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05A65D" w14:textId="32A2FCC8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 Oct.1428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60CC0C4F" w14:textId="46AE1D14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</w:t>
      </w:r>
      <w:r>
        <w:rPr>
          <w:rFonts w:ascii="Times New Roman" w:hAnsi="Times New Roman" w:cs="Times New Roman"/>
          <w:sz w:val="24"/>
          <w:szCs w:val="24"/>
        </w:rPr>
        <w:t xml:space="preserve">William Eland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Basford.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14:paraId="0F011A54" w14:textId="7793B290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85BC402" w14:textId="77777777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7B631C" w14:textId="77777777" w:rsidR="00A9083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95EF9B" w14:textId="77777777" w:rsidR="00A9083A" w:rsidRPr="00DD229A" w:rsidRDefault="00A9083A" w:rsidP="00A908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5B5EFE67" w14:textId="5615DD42" w:rsidR="00BA00AB" w:rsidRPr="00A9083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908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CEEFB" w14:textId="77777777" w:rsidR="00A9083A" w:rsidRDefault="00A9083A" w:rsidP="009139A6">
      <w:r>
        <w:separator/>
      </w:r>
    </w:p>
  </w:endnote>
  <w:endnote w:type="continuationSeparator" w:id="0">
    <w:p w14:paraId="0E6E8B9C" w14:textId="77777777" w:rsidR="00A9083A" w:rsidRDefault="00A908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47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579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5B8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2A19D" w14:textId="77777777" w:rsidR="00A9083A" w:rsidRDefault="00A9083A" w:rsidP="009139A6">
      <w:r>
        <w:separator/>
      </w:r>
    </w:p>
  </w:footnote>
  <w:footnote w:type="continuationSeparator" w:id="0">
    <w:p w14:paraId="560C18E8" w14:textId="77777777" w:rsidR="00A9083A" w:rsidRDefault="00A908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6E3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0B8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244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3A"/>
    <w:rsid w:val="000666E0"/>
    <w:rsid w:val="002510B7"/>
    <w:rsid w:val="005C130B"/>
    <w:rsid w:val="00826F5C"/>
    <w:rsid w:val="009139A6"/>
    <w:rsid w:val="009448BB"/>
    <w:rsid w:val="00A3176C"/>
    <w:rsid w:val="00A9083A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4A7CE"/>
  <w15:chartTrackingRefBased/>
  <w15:docId w15:val="{BD756C67-A70C-4A9F-BB4E-5F331330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2021-03-28T20:07:00Z</dcterms:created>
  <dcterms:modified xsi:type="dcterms:W3CDTF">2021-03-28T20:10:00Z</dcterms:modified>
</cp:coreProperties>
</file>